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34D65" w14:textId="77777777" w:rsidR="00C67412" w:rsidRDefault="00C67412" w:rsidP="00C674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PALMER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B5CE3DA" w14:textId="77777777" w:rsidR="00C67412" w:rsidRDefault="00C67412" w:rsidP="00C674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Otford, Kent. Gentleman.</w:t>
      </w:r>
    </w:p>
    <w:p w14:paraId="559DD299" w14:textId="77777777" w:rsidR="00C67412" w:rsidRDefault="00C67412" w:rsidP="00C674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2A51E76" w14:textId="77777777" w:rsidR="00C67412" w:rsidRDefault="00C67412" w:rsidP="00C674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38E5768" w14:textId="77777777" w:rsidR="00C67412" w:rsidRDefault="00C67412" w:rsidP="00C674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John Marshall of London, mercer(q.v.), brought a plaint of debt against him and</w:t>
      </w:r>
    </w:p>
    <w:p w14:paraId="76BBEFA5" w14:textId="77777777" w:rsidR="00C67412" w:rsidRDefault="00C67412" w:rsidP="00C674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Anne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Urswyk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as the executors of Sir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Urswyk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22E575FE" w14:textId="77777777" w:rsidR="00C67412" w:rsidRDefault="00C67412" w:rsidP="00C674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7EC5E39" w14:textId="77777777" w:rsidR="00C67412" w:rsidRDefault="00C67412" w:rsidP="00C674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1E79F74" w14:textId="77777777" w:rsidR="00C67412" w:rsidRDefault="00C67412" w:rsidP="00C674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DDCEA73" w14:textId="77777777" w:rsidR="00C67412" w:rsidRPr="00761138" w:rsidRDefault="00C67412" w:rsidP="00C674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4 December 2021</w:t>
      </w:r>
    </w:p>
    <w:p w14:paraId="3DABCF0B" w14:textId="519EABE2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D1321" w14:textId="77777777" w:rsidR="00C67412" w:rsidRDefault="00C67412" w:rsidP="009139A6">
      <w:r>
        <w:separator/>
      </w:r>
    </w:p>
  </w:endnote>
  <w:endnote w:type="continuationSeparator" w:id="0">
    <w:p w14:paraId="1F358E74" w14:textId="77777777" w:rsidR="00C67412" w:rsidRDefault="00C674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F83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F9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A3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2BE14" w14:textId="77777777" w:rsidR="00C67412" w:rsidRDefault="00C67412" w:rsidP="009139A6">
      <w:r>
        <w:separator/>
      </w:r>
    </w:p>
  </w:footnote>
  <w:footnote w:type="continuationSeparator" w:id="0">
    <w:p w14:paraId="7F97007F" w14:textId="77777777" w:rsidR="00C67412" w:rsidRDefault="00C674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986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0D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EE0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41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6741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0811C"/>
  <w15:chartTrackingRefBased/>
  <w15:docId w15:val="{0BD226F1-2090-4E06-ACA3-1DDCA6D7C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674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2022-01-06T08:00:00Z</dcterms:created>
  <dcterms:modified xsi:type="dcterms:W3CDTF">2022-01-06T08:01:00Z</dcterms:modified>
</cp:coreProperties>
</file>